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E4C2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E4C2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DE4C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DE4C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DE4C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DE4C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DE4C2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DE4C27" w:rsidRPr="00DE4C27">
          <w:rPr>
            <w:b w:val="0"/>
          </w:rPr>
          <w:t xml:space="preserve"> 1.4.0.3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DE4C27" w:rsidP="00232C8F">
            <w:pPr>
              <w:rPr>
                <w:i/>
              </w:rPr>
            </w:pPr>
            <w:r>
              <w:rPr>
                <w:i/>
              </w:rPr>
              <w:t>Кладовщик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DE4C27" w:rsidP="00232C8F">
            <w:r>
              <w:t>12759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DE4C27" w:rsidRPr="00DE4C27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DE4C27" w:rsidRPr="00DE4C27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DE4C27" w:rsidRPr="00DE4C27">
          <w:rPr>
            <w:i/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DE4C27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DE4C27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DE4C27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DE4C27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DE4C27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DE4C27" w:rsidP="0098630F">
            <w:pPr>
              <w:jc w:val="center"/>
            </w:pPr>
            <w:r>
              <w:t>128-098-301 64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r w:rsidR="00B04EE6">
        <w:fldChar w:fldCharType="begin"/>
      </w:r>
      <w:r w:rsidR="00B04EE6">
        <w:instrText xml:space="preserve"> DOCVARIABLE oborud \* MERGEFORMAT </w:instrText>
      </w:r>
      <w:r w:rsidR="00B04EE6">
        <w:fldChar w:fldCharType="separate"/>
      </w:r>
      <w:r w:rsidR="00DE4C27" w:rsidRPr="00DE4C27">
        <w:rPr>
          <w:rStyle w:val="aa"/>
          <w:i/>
        </w:rPr>
        <w:t xml:space="preserve"> ноутбук ICL, МФУ </w:t>
      </w:r>
      <w:proofErr w:type="spellStart"/>
      <w:r w:rsidR="00DE4C27" w:rsidRPr="00DE4C27">
        <w:rPr>
          <w:rStyle w:val="aa"/>
          <w:i/>
        </w:rPr>
        <w:t>hp</w:t>
      </w:r>
      <w:proofErr w:type="spellEnd"/>
      <w:r w:rsidR="00DE4C27" w:rsidRPr="00DE4C27">
        <w:rPr>
          <w:rStyle w:val="aa"/>
          <w:i/>
        </w:rPr>
        <w:t xml:space="preserve"> </w:t>
      </w:r>
      <w:r w:rsidR="00B04EE6">
        <w:fldChar w:fldCharType="end"/>
      </w:r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DE4C27" w:rsidRPr="00DE4C27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BE6CD0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E6CD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E6CD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E6C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E6C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BE6CD0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BE6C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E6CD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A60F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A60F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A60F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BE6CD0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A60F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A60F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BE6CD0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A60F3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1A60F3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E713D" w:rsidP="00BE6CD0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3C5C39" w:rsidRPr="00A7346C" w:rsidRDefault="00481C22" w:rsidP="00BE6CD0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BE6CD0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CE713D" w:rsidRPr="00CE713D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</w:t>
        </w:r>
        <w:r w:rsidR="00CE713D" w:rsidRPr="00CE713D">
          <w:rPr>
            <w:i/>
            <w:u w:val="single"/>
          </w:rPr>
          <w:tab/>
          <w:t>   </w:t>
        </w:r>
        <w:r w:rsidR="00CE713D" w:rsidRPr="00CE713D">
          <w:rPr>
            <w:i/>
            <w:u w:val="single"/>
          </w:rPr>
          <w:br/>
          <w:t xml:space="preserve"> 2. Рекомендуемые режимы труда и отдыха: в соответствии</w:t>
        </w:r>
        <w:r w:rsidR="00CE713D">
          <w:rPr>
            <w:i/>
            <w:u w:val="single"/>
          </w:rPr>
          <w:t xml:space="preserve"> с графиком работы организации;</w:t>
        </w:r>
        <w:r w:rsidR="00CE713D" w:rsidRPr="00CE713D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  <w:r w:rsidR="003C5C39" w:rsidRPr="003C5C39">
        <w:t>Дата</w:t>
      </w:r>
      <w:r w:rsidR="003C5C39">
        <w:t xml:space="preserve"> составления</w:t>
      </w:r>
      <w:r w:rsidR="003C5C39" w:rsidRPr="003C5C39">
        <w:t>:</w:t>
      </w:r>
      <w:r w:rsidR="003C5C39" w:rsidRPr="003C5C39">
        <w:rPr>
          <w:lang w:val="en-US"/>
        </w:rPr>
        <w:t> </w:t>
      </w:r>
      <w:r w:rsidR="003C5C39" w:rsidRPr="003C5C39">
        <w:rPr>
          <w:u w:val="single"/>
          <w:lang w:val="en-US"/>
        </w:rPr>
        <w:t> </w:t>
      </w:r>
      <w:fldSimple w:instr=" DOCVARIABLE fill_date \* MERGEFORMAT ">
        <w:r w:rsidR="00C145C5" w:rsidRPr="00C145C5">
          <w:rPr>
            <w:u w:val="single"/>
          </w:rPr>
          <w:t>23.12.2016</w:t>
        </w:r>
      </w:fldSimple>
      <w:r w:rsidR="003C5C39" w:rsidRPr="00481C22">
        <w:rPr>
          <w:u w:val="single"/>
        </w:rPr>
        <w:t>   </w:t>
      </w:r>
    </w:p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E4C27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E4C27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DE4C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E4C27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E4C27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DE4C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E4C27" w:rsidRPr="00DE4C27" w:rsidTr="00DE4C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</w:tr>
      <w:tr w:rsidR="00DE4C27" w:rsidRPr="00DE4C27" w:rsidTr="00DE4C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(дата)</w:t>
            </w:r>
          </w:p>
        </w:tc>
      </w:tr>
      <w:tr w:rsidR="00DE4C27" w:rsidRPr="00DE4C27" w:rsidTr="00DE4C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</w:tr>
      <w:tr w:rsidR="00DE4C27" w:rsidRPr="00DE4C27" w:rsidTr="00DE4C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(дата)</w:t>
            </w:r>
          </w:p>
        </w:tc>
      </w:tr>
      <w:tr w:rsidR="00DE4C27" w:rsidRPr="00DE4C27" w:rsidTr="00DE4C2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4C27" w:rsidRPr="00DE4C27" w:rsidRDefault="00DE4C27" w:rsidP="004E51DC">
            <w:pPr>
              <w:pStyle w:val="a8"/>
            </w:pPr>
          </w:p>
        </w:tc>
      </w:tr>
      <w:tr w:rsidR="00DE4C27" w:rsidRPr="00DE4C27" w:rsidTr="00DE4C2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E4C27" w:rsidRPr="00DE4C27" w:rsidRDefault="00DE4C27" w:rsidP="004E51DC">
            <w:pPr>
              <w:pStyle w:val="a8"/>
              <w:rPr>
                <w:vertAlign w:val="superscript"/>
              </w:rPr>
            </w:pPr>
            <w:r w:rsidRPr="00DE4C27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bookmarkStart w:id="33" w:name="_GoBack"/>
      <w:bookmarkEnd w:id="33"/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C145C5" w:rsidTr="00C145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145C5" w:rsidRDefault="00C145C5" w:rsidP="003C5C39">
            <w:pPr>
              <w:pStyle w:val="a8"/>
            </w:pPr>
            <w:r w:rsidRPr="00C145C5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145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145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145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145C5" w:rsidRDefault="00C145C5" w:rsidP="003C5C39">
            <w:pPr>
              <w:pStyle w:val="a8"/>
            </w:pPr>
            <w:r w:rsidRPr="00C145C5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C145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C145C5" w:rsidRDefault="00F616A9" w:rsidP="003C5C39">
            <w:pPr>
              <w:pStyle w:val="a8"/>
            </w:pPr>
            <w:r>
              <w:t>12.01.2017</w:t>
            </w:r>
          </w:p>
        </w:tc>
      </w:tr>
      <w:tr w:rsidR="00EF07A3" w:rsidRPr="00C145C5" w:rsidTr="00C145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C145C5" w:rsidRDefault="00C145C5" w:rsidP="003C5C39">
            <w:pPr>
              <w:pStyle w:val="a8"/>
              <w:rPr>
                <w:b/>
                <w:vertAlign w:val="superscript"/>
              </w:rPr>
            </w:pPr>
            <w:r w:rsidRPr="00C145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C145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C145C5" w:rsidRDefault="00C145C5" w:rsidP="00EF07A3">
            <w:pPr>
              <w:pStyle w:val="a8"/>
              <w:rPr>
                <w:b/>
                <w:vertAlign w:val="superscript"/>
              </w:rPr>
            </w:pPr>
            <w:r w:rsidRPr="00C145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C145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C145C5" w:rsidRDefault="00C145C5" w:rsidP="00EF07A3">
            <w:pPr>
              <w:pStyle w:val="a8"/>
              <w:rPr>
                <w:b/>
                <w:vertAlign w:val="superscript"/>
              </w:rPr>
            </w:pPr>
            <w:r w:rsidRPr="00C145C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C145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C145C5" w:rsidRDefault="00C145C5" w:rsidP="00EF07A3">
            <w:pPr>
              <w:pStyle w:val="a8"/>
              <w:rPr>
                <w:vertAlign w:val="superscript"/>
              </w:rPr>
            </w:pPr>
            <w:r w:rsidRPr="00C145C5">
              <w:rPr>
                <w:vertAlign w:val="superscript"/>
              </w:rPr>
              <w:t>(дата)</w:t>
            </w:r>
          </w:p>
        </w:tc>
      </w:tr>
    </w:tbl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DE4C2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E4C27" w:rsidP="004E51DC">
            <w:pPr>
              <w:pStyle w:val="a8"/>
            </w:pPr>
            <w:r>
              <w:t>Игнатьева А.В.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DE4C2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DE4C2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1.4.0.3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B04EE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B04EE6" w:rsidRPr="009E2A4C">
            <w:rPr>
              <w:rStyle w:val="ad"/>
              <w:sz w:val="20"/>
              <w:szCs w:val="20"/>
            </w:rPr>
            <w:fldChar w:fldCharType="separate"/>
          </w:r>
          <w:r w:rsidR="009767B7">
            <w:rPr>
              <w:rStyle w:val="ad"/>
              <w:noProof/>
              <w:sz w:val="20"/>
              <w:szCs w:val="20"/>
            </w:rPr>
            <w:t>2</w:t>
          </w:r>
          <w:r w:rsidR="00B04EE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9767B7" w:rsidRPr="009767B7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2759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3 "/>
    <w:docVar w:name="oborud" w:val=" ноутбук ICL, МФУ hp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C6CE0FF4722048BA8931EEBABEA8C782"/>
    <w:docVar w:name="rm_id" w:val="37"/>
    <w:docVar w:name="rm_name" w:val="                                          "/>
    <w:docVar w:name="rm_number" w:val=" 1.4.0.3 "/>
    <w:docVar w:name="s_050" w:val="1. Рекомендации по подбору работников: возможность применения труда женщин - да; возможность применения труда лиц до 18 лет - да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да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C3340"/>
    <w:rsid w:val="000D1F5B"/>
    <w:rsid w:val="00110025"/>
    <w:rsid w:val="001429B1"/>
    <w:rsid w:val="00145419"/>
    <w:rsid w:val="001456F8"/>
    <w:rsid w:val="0015635F"/>
    <w:rsid w:val="001607C8"/>
    <w:rsid w:val="001A60F3"/>
    <w:rsid w:val="001F4D8D"/>
    <w:rsid w:val="00232C8F"/>
    <w:rsid w:val="00234932"/>
    <w:rsid w:val="00244615"/>
    <w:rsid w:val="002A0605"/>
    <w:rsid w:val="002E55C6"/>
    <w:rsid w:val="00305B2F"/>
    <w:rsid w:val="00335F25"/>
    <w:rsid w:val="00342EEA"/>
    <w:rsid w:val="00367816"/>
    <w:rsid w:val="003876C3"/>
    <w:rsid w:val="003C24DB"/>
    <w:rsid w:val="003C58E9"/>
    <w:rsid w:val="003C5C39"/>
    <w:rsid w:val="0040104A"/>
    <w:rsid w:val="00402CAC"/>
    <w:rsid w:val="004229CF"/>
    <w:rsid w:val="00444410"/>
    <w:rsid w:val="00481C22"/>
    <w:rsid w:val="004A47AD"/>
    <w:rsid w:val="004B78DB"/>
    <w:rsid w:val="004C4DB2"/>
    <w:rsid w:val="004D5832"/>
    <w:rsid w:val="004E51DC"/>
    <w:rsid w:val="004E5FB2"/>
    <w:rsid w:val="00510595"/>
    <w:rsid w:val="00511229"/>
    <w:rsid w:val="00563E94"/>
    <w:rsid w:val="005754C3"/>
    <w:rsid w:val="00576095"/>
    <w:rsid w:val="0059335F"/>
    <w:rsid w:val="005A3A36"/>
    <w:rsid w:val="005B466C"/>
    <w:rsid w:val="005B7FE8"/>
    <w:rsid w:val="005C0A9A"/>
    <w:rsid w:val="005F6B08"/>
    <w:rsid w:val="00632CF1"/>
    <w:rsid w:val="0069682B"/>
    <w:rsid w:val="006A075D"/>
    <w:rsid w:val="006C28B3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D1852"/>
    <w:rsid w:val="007D2CEA"/>
    <w:rsid w:val="00835248"/>
    <w:rsid w:val="00883461"/>
    <w:rsid w:val="008C664A"/>
    <w:rsid w:val="008E68DE"/>
    <w:rsid w:val="008E70C1"/>
    <w:rsid w:val="0090588D"/>
    <w:rsid w:val="0092778A"/>
    <w:rsid w:val="00967790"/>
    <w:rsid w:val="009767B7"/>
    <w:rsid w:val="0098630F"/>
    <w:rsid w:val="009F3EBC"/>
    <w:rsid w:val="00A100AB"/>
    <w:rsid w:val="00A12349"/>
    <w:rsid w:val="00A20882"/>
    <w:rsid w:val="00A258E7"/>
    <w:rsid w:val="00A706D7"/>
    <w:rsid w:val="00A71061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EE6"/>
    <w:rsid w:val="00B04F25"/>
    <w:rsid w:val="00B80FB7"/>
    <w:rsid w:val="00BA5029"/>
    <w:rsid w:val="00BC0CB1"/>
    <w:rsid w:val="00BC2F3C"/>
    <w:rsid w:val="00BE6CD0"/>
    <w:rsid w:val="00C02721"/>
    <w:rsid w:val="00C03F4A"/>
    <w:rsid w:val="00C145C5"/>
    <w:rsid w:val="00C624EB"/>
    <w:rsid w:val="00C91C99"/>
    <w:rsid w:val="00CE3307"/>
    <w:rsid w:val="00CE713D"/>
    <w:rsid w:val="00CF1669"/>
    <w:rsid w:val="00D0632B"/>
    <w:rsid w:val="00D72A4C"/>
    <w:rsid w:val="00D76DF8"/>
    <w:rsid w:val="00DB1272"/>
    <w:rsid w:val="00DB5302"/>
    <w:rsid w:val="00DD6B1F"/>
    <w:rsid w:val="00DE4C27"/>
    <w:rsid w:val="00DF0C4E"/>
    <w:rsid w:val="00E124F4"/>
    <w:rsid w:val="00E36337"/>
    <w:rsid w:val="00E422CF"/>
    <w:rsid w:val="00E43EDA"/>
    <w:rsid w:val="00E503D2"/>
    <w:rsid w:val="00EB72AD"/>
    <w:rsid w:val="00EC37A1"/>
    <w:rsid w:val="00EC4AD0"/>
    <w:rsid w:val="00EF07A3"/>
    <w:rsid w:val="00EF3DC4"/>
    <w:rsid w:val="00F31AF6"/>
    <w:rsid w:val="00F54C7B"/>
    <w:rsid w:val="00F616A9"/>
    <w:rsid w:val="00F76072"/>
    <w:rsid w:val="00FA2112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2</Pages>
  <Words>593</Words>
  <Characters>4399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13</cp:revision>
  <dcterms:created xsi:type="dcterms:W3CDTF">2014-05-28T22:22:00Z</dcterms:created>
  <dcterms:modified xsi:type="dcterms:W3CDTF">2017-01-16T08:07:00Z</dcterms:modified>
</cp:coreProperties>
</file>